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E2" w:rsidRDefault="00C203E2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</w:t>
      </w:r>
      <w:r>
        <w:rPr>
          <w:rFonts w:ascii="仿宋_GB2312" w:eastAsia="仿宋_GB2312" w:cs="仿宋_GB2312"/>
          <w:sz w:val="32"/>
          <w:szCs w:val="32"/>
        </w:rPr>
        <w:t>1</w:t>
      </w:r>
    </w:p>
    <w:tbl>
      <w:tblPr>
        <w:tblW w:w="9580" w:type="dxa"/>
        <w:tblInd w:w="-106" w:type="dxa"/>
        <w:tblLayout w:type="fixed"/>
        <w:tblLook w:val="00A0"/>
      </w:tblPr>
      <w:tblGrid>
        <w:gridCol w:w="735"/>
        <w:gridCol w:w="525"/>
        <w:gridCol w:w="1095"/>
        <w:gridCol w:w="2700"/>
        <w:gridCol w:w="1285"/>
        <w:gridCol w:w="1527"/>
        <w:gridCol w:w="765"/>
        <w:gridCol w:w="948"/>
      </w:tblGrid>
      <w:tr w:rsidR="00C203E2">
        <w:trPr>
          <w:trHeight w:val="705"/>
        </w:trPr>
        <w:tc>
          <w:tcPr>
            <w:tcW w:w="95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sz w:val="30"/>
                <w:szCs w:val="30"/>
              </w:rPr>
              <w:t>台湾大学生来榕社会实践岗位信息汇总表</w:t>
            </w:r>
          </w:p>
        </w:tc>
      </w:tr>
      <w:tr w:rsidR="00C203E2">
        <w:trPr>
          <w:trHeight w:val="480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left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★单位基本信息</w:t>
            </w:r>
            <w:r>
              <w:rPr>
                <w:b/>
                <w:bCs/>
                <w:kern w:val="0"/>
                <w:sz w:val="24"/>
                <w:szCs w:val="24"/>
              </w:rPr>
              <w:t xml:space="preserve">                </w:t>
            </w:r>
          </w:p>
        </w:tc>
      </w:tr>
      <w:tr w:rsidR="00C203E2">
        <w:trPr>
          <w:trHeight w:val="559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福建海峡美丽乡村建设发展有限公司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台资　</w:t>
            </w:r>
          </w:p>
        </w:tc>
      </w:tr>
      <w:tr w:rsidR="00C203E2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福州市鼓楼区铜盘路软件大道数字路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号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对台贸易、海峡美丽乡村建设　</w:t>
            </w:r>
          </w:p>
        </w:tc>
      </w:tr>
      <w:tr w:rsidR="00C203E2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王艳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13101411118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C203E2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0591-88620512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1160766431@qq.com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C203E2">
        <w:trPr>
          <w:trHeight w:val="2325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单位简介及对实习生的规划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500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字内）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203E2" w:rsidRDefault="00C203E2">
            <w:pPr>
              <w:widowControl/>
              <w:jc w:val="left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我司主要运营海峡美丽乡村建设，生态有机农业发展及对台贸易，此次招收来榕台湾大学生，希望他们结合在台湾所见所闻及学习的专业知识，对我们大陆的美丽乡村建设、生态有机农业发展及贸易方面研习交流。</w:t>
            </w:r>
          </w:p>
        </w:tc>
      </w:tr>
      <w:tr w:rsidR="00C203E2">
        <w:trPr>
          <w:trHeight w:val="559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left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★台湾大学生来榕社会实践岗位信息</w:t>
            </w:r>
          </w:p>
        </w:tc>
      </w:tr>
      <w:tr w:rsidR="00C203E2">
        <w:trPr>
          <w:trHeight w:val="72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岗位职责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能否提供住宿</w:t>
            </w: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储备干部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结合台湾所见所闻及学习的专业知识，对我司所运营的项目及管理方面，进行研习交流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农业、国际贸易、工业工程、水利工程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203E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bookmarkStart w:id="0" w:name="_GoBack" w:colFirst="0" w:colLast="5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3E2" w:rsidRDefault="00C203E2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bookmarkEnd w:id="0"/>
      <w:tr w:rsidR="00C203E2">
        <w:trPr>
          <w:trHeight w:val="915"/>
        </w:trPr>
        <w:tc>
          <w:tcPr>
            <w:tcW w:w="95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03E2" w:rsidRDefault="00C203E2">
            <w:pPr>
              <w:widowControl/>
              <w:jc w:val="left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注：各单位填写《岗位信息汇总表》后于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31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日前发送至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83849356@163.com</w:t>
            </w:r>
          </w:p>
        </w:tc>
      </w:tr>
    </w:tbl>
    <w:p w:rsidR="00C203E2" w:rsidRDefault="00C203E2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/>
          <w:sz w:val="30"/>
          <w:szCs w:val="30"/>
        </w:rPr>
        <w:br w:type="page"/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C203E2" w:rsidRDefault="00C203E2">
      <w:pPr>
        <w:rPr>
          <w:rFonts w:ascii="仿宋_GB2312" w:eastAsia="仿宋_GB2312" w:cs="仿宋_GB2312"/>
          <w:sz w:val="32"/>
          <w:szCs w:val="32"/>
        </w:rPr>
      </w:pPr>
    </w:p>
    <w:p w:rsidR="00C203E2" w:rsidRDefault="00C203E2">
      <w:pPr>
        <w:rPr>
          <w:rFonts w:ascii="仿宋_GB2312" w:eastAsia="仿宋_GB2312" w:cs="仿宋_GB2312"/>
          <w:sz w:val="32"/>
          <w:szCs w:val="32"/>
        </w:rPr>
      </w:pPr>
    </w:p>
    <w:p w:rsidR="00C203E2" w:rsidRDefault="00C203E2">
      <w:pPr>
        <w:spacing w:line="520" w:lineRule="exact"/>
        <w:rPr>
          <w:rFonts w:ascii="仿宋_GB2312" w:eastAsia="仿宋_GB2312"/>
          <w:sz w:val="32"/>
          <w:szCs w:val="32"/>
        </w:rPr>
      </w:pPr>
    </w:p>
    <w:sectPr w:rsidR="00C203E2" w:rsidSect="009B1B92">
      <w:headerReference w:type="default" r:id="rId6"/>
      <w:footerReference w:type="default" r:id="rId7"/>
      <w:pgSz w:w="11906" w:h="16838"/>
      <w:pgMar w:top="1587" w:right="1474" w:bottom="1701" w:left="1587" w:header="851" w:footer="992" w:gutter="0"/>
      <w:pgNumType w:fmt="numberInDash"/>
      <w:cols w:space="720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E2" w:rsidRDefault="00C203E2" w:rsidP="009B1B92">
      <w:r>
        <w:separator/>
      </w:r>
    </w:p>
  </w:endnote>
  <w:endnote w:type="continuationSeparator" w:id="0">
    <w:p w:rsidR="00C203E2" w:rsidRDefault="00C203E2" w:rsidP="009B1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E2" w:rsidRDefault="00C203E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outside;mso-position-horizontal-relative:margin" filled="f" stroked="f">
          <v:textbox style="mso-fit-shape-to-text:t" inset="0,0,0,0">
            <w:txbxContent>
              <w:p w:rsidR="00C203E2" w:rsidRDefault="00C203E2">
                <w:pPr>
                  <w:pStyle w:val="Footer"/>
                  <w:rPr>
                    <w:rFonts w:ascii="仿宋_GB2312" w:eastAsia="仿宋_GB2312" w:hAnsi="仿宋_GB2312"/>
                    <w:sz w:val="28"/>
                    <w:szCs w:val="28"/>
                  </w:rPr>
                </w:pP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E2" w:rsidRDefault="00C203E2" w:rsidP="009B1B92">
      <w:r>
        <w:separator/>
      </w:r>
    </w:p>
  </w:footnote>
  <w:footnote w:type="continuationSeparator" w:id="0">
    <w:p w:rsidR="00C203E2" w:rsidRDefault="00C203E2" w:rsidP="009B1B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E2" w:rsidRDefault="00C203E2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154"/>
    <w:rsid w:val="000073B8"/>
    <w:rsid w:val="000139F4"/>
    <w:rsid w:val="00016312"/>
    <w:rsid w:val="00021793"/>
    <w:rsid w:val="00042E95"/>
    <w:rsid w:val="0004423A"/>
    <w:rsid w:val="00045DA4"/>
    <w:rsid w:val="000473F4"/>
    <w:rsid w:val="00050198"/>
    <w:rsid w:val="0005604E"/>
    <w:rsid w:val="00063649"/>
    <w:rsid w:val="0006532F"/>
    <w:rsid w:val="000772A9"/>
    <w:rsid w:val="00077DA8"/>
    <w:rsid w:val="00086769"/>
    <w:rsid w:val="00091643"/>
    <w:rsid w:val="000B0162"/>
    <w:rsid w:val="000B3FA9"/>
    <w:rsid w:val="000C0C6F"/>
    <w:rsid w:val="000C1323"/>
    <w:rsid w:val="000C4CE1"/>
    <w:rsid w:val="000D5D61"/>
    <w:rsid w:val="000E03BC"/>
    <w:rsid w:val="000E432D"/>
    <w:rsid w:val="00100EC5"/>
    <w:rsid w:val="00103924"/>
    <w:rsid w:val="00111CBA"/>
    <w:rsid w:val="00115471"/>
    <w:rsid w:val="00157513"/>
    <w:rsid w:val="00165617"/>
    <w:rsid w:val="00167374"/>
    <w:rsid w:val="00167BB6"/>
    <w:rsid w:val="001A2DF3"/>
    <w:rsid w:val="001A4300"/>
    <w:rsid w:val="001C1EB7"/>
    <w:rsid w:val="001C2CD9"/>
    <w:rsid w:val="001C65DD"/>
    <w:rsid w:val="001E2AD7"/>
    <w:rsid w:val="001E4794"/>
    <w:rsid w:val="001F78C8"/>
    <w:rsid w:val="0023473B"/>
    <w:rsid w:val="00240154"/>
    <w:rsid w:val="00246502"/>
    <w:rsid w:val="00257ACC"/>
    <w:rsid w:val="00271038"/>
    <w:rsid w:val="0027477E"/>
    <w:rsid w:val="00281F7B"/>
    <w:rsid w:val="002E696D"/>
    <w:rsid w:val="002F0F08"/>
    <w:rsid w:val="002F6EF8"/>
    <w:rsid w:val="0032032A"/>
    <w:rsid w:val="00331B76"/>
    <w:rsid w:val="00347DC1"/>
    <w:rsid w:val="00353164"/>
    <w:rsid w:val="00354FDD"/>
    <w:rsid w:val="003555F7"/>
    <w:rsid w:val="003624FF"/>
    <w:rsid w:val="00365EC6"/>
    <w:rsid w:val="003711D6"/>
    <w:rsid w:val="00382F24"/>
    <w:rsid w:val="00395DDF"/>
    <w:rsid w:val="003B0838"/>
    <w:rsid w:val="003B5420"/>
    <w:rsid w:val="003C014B"/>
    <w:rsid w:val="00401003"/>
    <w:rsid w:val="0040239B"/>
    <w:rsid w:val="00420587"/>
    <w:rsid w:val="0043045C"/>
    <w:rsid w:val="00471A00"/>
    <w:rsid w:val="004A53E0"/>
    <w:rsid w:val="004A7785"/>
    <w:rsid w:val="004B7C44"/>
    <w:rsid w:val="004C10AE"/>
    <w:rsid w:val="004C764A"/>
    <w:rsid w:val="004D0EAC"/>
    <w:rsid w:val="004D167A"/>
    <w:rsid w:val="004D5ADB"/>
    <w:rsid w:val="004E444E"/>
    <w:rsid w:val="0050324D"/>
    <w:rsid w:val="00545231"/>
    <w:rsid w:val="00545583"/>
    <w:rsid w:val="00566998"/>
    <w:rsid w:val="00571817"/>
    <w:rsid w:val="00573001"/>
    <w:rsid w:val="00597A03"/>
    <w:rsid w:val="005B1244"/>
    <w:rsid w:val="005C607A"/>
    <w:rsid w:val="005D01B2"/>
    <w:rsid w:val="005D5582"/>
    <w:rsid w:val="005E11AC"/>
    <w:rsid w:val="005E5ADB"/>
    <w:rsid w:val="005F0DD0"/>
    <w:rsid w:val="00603E48"/>
    <w:rsid w:val="00604CA8"/>
    <w:rsid w:val="0060502B"/>
    <w:rsid w:val="006323A6"/>
    <w:rsid w:val="00661891"/>
    <w:rsid w:val="00670EB9"/>
    <w:rsid w:val="00675C33"/>
    <w:rsid w:val="00687922"/>
    <w:rsid w:val="006B13E5"/>
    <w:rsid w:val="006B6C78"/>
    <w:rsid w:val="006C1E37"/>
    <w:rsid w:val="006D15A2"/>
    <w:rsid w:val="006D395C"/>
    <w:rsid w:val="006D7E40"/>
    <w:rsid w:val="006E6843"/>
    <w:rsid w:val="00724AEF"/>
    <w:rsid w:val="00725EEE"/>
    <w:rsid w:val="00780060"/>
    <w:rsid w:val="007A4148"/>
    <w:rsid w:val="007A5E39"/>
    <w:rsid w:val="007B30B9"/>
    <w:rsid w:val="007B6D4E"/>
    <w:rsid w:val="007E1546"/>
    <w:rsid w:val="007E4E8C"/>
    <w:rsid w:val="007F0935"/>
    <w:rsid w:val="007F3BAD"/>
    <w:rsid w:val="00836BB4"/>
    <w:rsid w:val="0083771F"/>
    <w:rsid w:val="008578E6"/>
    <w:rsid w:val="00863356"/>
    <w:rsid w:val="00867712"/>
    <w:rsid w:val="008702DF"/>
    <w:rsid w:val="0089110C"/>
    <w:rsid w:val="00896538"/>
    <w:rsid w:val="00897C55"/>
    <w:rsid w:val="008A1766"/>
    <w:rsid w:val="008A1C40"/>
    <w:rsid w:val="008B5298"/>
    <w:rsid w:val="008C2985"/>
    <w:rsid w:val="008D2FE8"/>
    <w:rsid w:val="008F0682"/>
    <w:rsid w:val="008F4BFF"/>
    <w:rsid w:val="009305A0"/>
    <w:rsid w:val="009422C9"/>
    <w:rsid w:val="00946C44"/>
    <w:rsid w:val="00957176"/>
    <w:rsid w:val="00962CA1"/>
    <w:rsid w:val="009927DB"/>
    <w:rsid w:val="00993E61"/>
    <w:rsid w:val="009959F8"/>
    <w:rsid w:val="009B1B92"/>
    <w:rsid w:val="009C367E"/>
    <w:rsid w:val="009C716D"/>
    <w:rsid w:val="009D3D10"/>
    <w:rsid w:val="00A349A2"/>
    <w:rsid w:val="00A34F37"/>
    <w:rsid w:val="00A54C41"/>
    <w:rsid w:val="00A70DB2"/>
    <w:rsid w:val="00A901B3"/>
    <w:rsid w:val="00A942E2"/>
    <w:rsid w:val="00AA3873"/>
    <w:rsid w:val="00AB3EDB"/>
    <w:rsid w:val="00AD0E34"/>
    <w:rsid w:val="00AE4AF8"/>
    <w:rsid w:val="00AE4B50"/>
    <w:rsid w:val="00AF3673"/>
    <w:rsid w:val="00B1206C"/>
    <w:rsid w:val="00B12F28"/>
    <w:rsid w:val="00B16549"/>
    <w:rsid w:val="00B277E5"/>
    <w:rsid w:val="00B31126"/>
    <w:rsid w:val="00B362B9"/>
    <w:rsid w:val="00B47760"/>
    <w:rsid w:val="00B64A74"/>
    <w:rsid w:val="00B64AC4"/>
    <w:rsid w:val="00B70BD5"/>
    <w:rsid w:val="00BA6320"/>
    <w:rsid w:val="00BC1DEB"/>
    <w:rsid w:val="00BC55A1"/>
    <w:rsid w:val="00BD6F01"/>
    <w:rsid w:val="00BE355F"/>
    <w:rsid w:val="00BF14BD"/>
    <w:rsid w:val="00C203E2"/>
    <w:rsid w:val="00C32BDD"/>
    <w:rsid w:val="00C32F0A"/>
    <w:rsid w:val="00C34207"/>
    <w:rsid w:val="00C34CA2"/>
    <w:rsid w:val="00C41B88"/>
    <w:rsid w:val="00C42D4E"/>
    <w:rsid w:val="00C4447D"/>
    <w:rsid w:val="00C65A9C"/>
    <w:rsid w:val="00C833C2"/>
    <w:rsid w:val="00C86C80"/>
    <w:rsid w:val="00C86CF6"/>
    <w:rsid w:val="00CB11CC"/>
    <w:rsid w:val="00CD61B5"/>
    <w:rsid w:val="00CE4386"/>
    <w:rsid w:val="00CE5D6C"/>
    <w:rsid w:val="00D00403"/>
    <w:rsid w:val="00D01013"/>
    <w:rsid w:val="00D23FB4"/>
    <w:rsid w:val="00D27B67"/>
    <w:rsid w:val="00D37950"/>
    <w:rsid w:val="00D52067"/>
    <w:rsid w:val="00D54591"/>
    <w:rsid w:val="00D56918"/>
    <w:rsid w:val="00D7794C"/>
    <w:rsid w:val="00DA02F3"/>
    <w:rsid w:val="00DA7ABE"/>
    <w:rsid w:val="00DE2E4D"/>
    <w:rsid w:val="00DE3447"/>
    <w:rsid w:val="00DF7220"/>
    <w:rsid w:val="00E10DD4"/>
    <w:rsid w:val="00E15989"/>
    <w:rsid w:val="00E22D5C"/>
    <w:rsid w:val="00E321A6"/>
    <w:rsid w:val="00E326BE"/>
    <w:rsid w:val="00E67D8C"/>
    <w:rsid w:val="00E72741"/>
    <w:rsid w:val="00E73EDD"/>
    <w:rsid w:val="00E84745"/>
    <w:rsid w:val="00E86B9D"/>
    <w:rsid w:val="00EB33F4"/>
    <w:rsid w:val="00EC1011"/>
    <w:rsid w:val="00EE60C5"/>
    <w:rsid w:val="00F12AC0"/>
    <w:rsid w:val="00F226ED"/>
    <w:rsid w:val="00F437AD"/>
    <w:rsid w:val="00F45BCA"/>
    <w:rsid w:val="00F513F3"/>
    <w:rsid w:val="00F55097"/>
    <w:rsid w:val="00F562BF"/>
    <w:rsid w:val="00F60506"/>
    <w:rsid w:val="00F72562"/>
    <w:rsid w:val="00F9200C"/>
    <w:rsid w:val="00FC137D"/>
    <w:rsid w:val="00FC7B70"/>
    <w:rsid w:val="00FD53E9"/>
    <w:rsid w:val="00FE1272"/>
    <w:rsid w:val="00FE133A"/>
    <w:rsid w:val="00FE5C46"/>
    <w:rsid w:val="00FF2973"/>
    <w:rsid w:val="029E50A7"/>
    <w:rsid w:val="02CE3B3D"/>
    <w:rsid w:val="06422174"/>
    <w:rsid w:val="06AA6C73"/>
    <w:rsid w:val="089E6124"/>
    <w:rsid w:val="09530874"/>
    <w:rsid w:val="0A5E1214"/>
    <w:rsid w:val="0E097DCF"/>
    <w:rsid w:val="0EC91937"/>
    <w:rsid w:val="0F6C0A59"/>
    <w:rsid w:val="1082160E"/>
    <w:rsid w:val="11D37A4F"/>
    <w:rsid w:val="11EF6C32"/>
    <w:rsid w:val="16752642"/>
    <w:rsid w:val="18C935C7"/>
    <w:rsid w:val="19BE031C"/>
    <w:rsid w:val="1C9B695F"/>
    <w:rsid w:val="1F3144BF"/>
    <w:rsid w:val="246B77B6"/>
    <w:rsid w:val="2478633D"/>
    <w:rsid w:val="24BB1F08"/>
    <w:rsid w:val="2C57064E"/>
    <w:rsid w:val="30E42043"/>
    <w:rsid w:val="32EE3B13"/>
    <w:rsid w:val="34631D66"/>
    <w:rsid w:val="359E6166"/>
    <w:rsid w:val="36950220"/>
    <w:rsid w:val="370E51C4"/>
    <w:rsid w:val="37410D77"/>
    <w:rsid w:val="39EF33BC"/>
    <w:rsid w:val="3CD3307D"/>
    <w:rsid w:val="3F4D51DC"/>
    <w:rsid w:val="42066319"/>
    <w:rsid w:val="43B21ACD"/>
    <w:rsid w:val="48C7117E"/>
    <w:rsid w:val="4A750DE2"/>
    <w:rsid w:val="4C9A5F88"/>
    <w:rsid w:val="4FB8000D"/>
    <w:rsid w:val="551E0501"/>
    <w:rsid w:val="55352D99"/>
    <w:rsid w:val="5673565A"/>
    <w:rsid w:val="59A53A9F"/>
    <w:rsid w:val="67B45F77"/>
    <w:rsid w:val="6A1E781E"/>
    <w:rsid w:val="6B282A91"/>
    <w:rsid w:val="6BE3402D"/>
    <w:rsid w:val="6C1C1D02"/>
    <w:rsid w:val="6E3344A9"/>
    <w:rsid w:val="70C2081F"/>
    <w:rsid w:val="7219752A"/>
    <w:rsid w:val="7246224B"/>
    <w:rsid w:val="72BD3183"/>
    <w:rsid w:val="735025E2"/>
    <w:rsid w:val="74E1018F"/>
    <w:rsid w:val="76850BBB"/>
    <w:rsid w:val="7E4A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B92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B1B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408"/>
    <w:rPr>
      <w:sz w:val="0"/>
      <w:szCs w:val="0"/>
    </w:rPr>
  </w:style>
  <w:style w:type="paragraph" w:styleId="Footer">
    <w:name w:val="footer"/>
    <w:basedOn w:val="Normal"/>
    <w:link w:val="FooterChar"/>
    <w:uiPriority w:val="99"/>
    <w:rsid w:val="009B1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B1408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B1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B1408"/>
    <w:rPr>
      <w:sz w:val="18"/>
      <w:szCs w:val="18"/>
    </w:rPr>
  </w:style>
  <w:style w:type="character" w:styleId="Hyperlink">
    <w:name w:val="Hyperlink"/>
    <w:basedOn w:val="DefaultParagraphFont"/>
    <w:uiPriority w:val="99"/>
    <w:rsid w:val="009B1B92"/>
    <w:rPr>
      <w:color w:val="0000FF"/>
      <w:u w:val="single"/>
    </w:rPr>
  </w:style>
  <w:style w:type="paragraph" w:customStyle="1" w:styleId="CharCharCharChar">
    <w:name w:val="Char Char Char Char"/>
    <w:basedOn w:val="Normal"/>
    <w:uiPriority w:val="99"/>
    <w:rsid w:val="009B1B92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CharCharCharCharCharChar">
    <w:name w:val="Char Char Char Char Char Char"/>
    <w:basedOn w:val="Normal"/>
    <w:uiPriority w:val="99"/>
    <w:rsid w:val="009B1B92"/>
    <w:rPr>
      <w:rFonts w:eastAsia="仿宋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79</Words>
  <Characters>456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关于台湾大学生来榕实习实践的实施方案</dc:title>
  <dc:subject/>
  <dc:creator>User</dc:creator>
  <cp:keywords/>
  <dc:description/>
  <cp:lastModifiedBy>User</cp:lastModifiedBy>
  <cp:revision>3</cp:revision>
  <cp:lastPrinted>2018-03-27T08:39:00Z</cp:lastPrinted>
  <dcterms:created xsi:type="dcterms:W3CDTF">2018-03-27T04:11:00Z</dcterms:created>
  <dcterms:modified xsi:type="dcterms:W3CDTF">2018-03-28T06:53:00Z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