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-234315</wp:posOffset>
            </wp:positionV>
            <wp:extent cx="1579880" cy="1588135"/>
            <wp:effectExtent l="0" t="0" r="1270" b="12065"/>
            <wp:wrapNone/>
            <wp:docPr id="1" name="图片 1" descr="_20161231_1110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_20161231_11102507"/>
                    <pic:cNvPicPr>
                      <a:picLocks noChangeAspect="1"/>
                    </pic:cNvPicPr>
                  </pic:nvPicPr>
                  <pic:blipFill>
                    <a:blip r:embed="rId4"/>
                    <a:srcRect l="66571" t="58404" r="12516" b="26736"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1588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sz w:val="32"/>
          <w:szCs w:val="32"/>
        </w:rPr>
        <w:t>附件1</w:t>
      </w:r>
    </w:p>
    <w:tbl>
      <w:tblPr>
        <w:tblStyle w:val="3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25"/>
        <w:gridCol w:w="916"/>
        <w:gridCol w:w="2879"/>
        <w:gridCol w:w="751"/>
        <w:gridCol w:w="534"/>
        <w:gridCol w:w="1527"/>
        <w:gridCol w:w="765"/>
        <w:gridCol w:w="9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80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台湾大学生来榕社会实践岗位信息汇总表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★单位基本信息</w:t>
            </w:r>
            <w:r>
              <w:rPr>
                <w:b/>
                <w:bCs/>
                <w:kern w:val="0"/>
                <w:sz w:val="24"/>
              </w:rPr>
              <w:t xml:space="preserve">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单位名称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distribute"/>
              <w:textAlignment w:val="auto"/>
              <w:outlineLvl w:val="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eastAsia="zh-CN"/>
              </w:rPr>
              <w:t>福建省居家养老服务有限公司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单位性质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有限责任公司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单位地址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仓山区观海路66号太平洋城13号楼10层311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行业领域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服务业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林城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手机号码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18659186333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办公电话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0591-39010365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yeh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@12349.fj.cn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单位简介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及对实习生的规划</w:t>
            </w: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（500字内）</w:t>
            </w:r>
          </w:p>
        </w:tc>
        <w:tc>
          <w:tcPr>
            <w:tcW w:w="83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福建省居家养老服务有限公司，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成立于2014年，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隶属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于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鑫铼易（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福州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）服务管理集团（全国家庭服务业千户企业、全国居家养老进社区示范单位、商务部诚信经营示范单位）。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2014年，在家庭服务业转型升级的大背景下，集团审时度势，研判我国老龄化发展的趋势，发挥集团“上门到家”服务优势，设立了福建省居家养老服务有限公司专注经营居家养老业务。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56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我们提出了以上门服务、到家为老服务为入口，整合家政、医疗、餐饮、金融、教育等相关家庭服务资源，运用“互联网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+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”来构建指挥（社区、养老）管家服务综合体——“嘉福汇”。该项目已入选福建省发展和改革委员会发布的“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2016年福建省互联网经济招商融资项目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”，并有幸作为专家点评推荐项目发布。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5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★台湾大学生来榕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社会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实践岗位信息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岗位名称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岗位职责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学历和专业要求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人数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能否提供住宿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社区管家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协助社区中心主任开展工作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56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大学以上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培训专员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协助培训中心主任开展工作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56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大学以上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客户经理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协助客服中心主任开展工作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56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大学以上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80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注：各单位填写《岗位信息汇总表》后于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31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日前发送至83849356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@1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63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.com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sectPr>
      <w:pgSz w:w="11906" w:h="16838"/>
      <w:pgMar w:top="1587" w:right="1474" w:bottom="1701" w:left="1587" w:header="851" w:footer="992" w:gutter="0"/>
      <w:paperSrc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023720"/>
    <w:rsid w:val="2202372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2018-04-02T09:16:00Z</dcterms:created>
  <dc:creator>叶珩</dc:creator>
  <cp:lastModifiedBy>叶珩</cp:lastModifiedBy>
  <dcterms:modified xsi:type="dcterms:W3CDTF">2018-04-02T09:25:28Z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