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0C" w:rsidRDefault="0039330C" w:rsidP="00F631A1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>1</w:t>
      </w:r>
    </w:p>
    <w:tbl>
      <w:tblPr>
        <w:tblW w:w="9580" w:type="dxa"/>
        <w:jc w:val="center"/>
        <w:tblLayout w:type="fixed"/>
        <w:tblLook w:val="00A0"/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 w:rsidR="0039330C">
        <w:trPr>
          <w:trHeight w:val="705"/>
          <w:jc w:val="center"/>
        </w:trPr>
        <w:tc>
          <w:tcPr>
            <w:tcW w:w="95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sz w:val="30"/>
                <w:szCs w:val="30"/>
              </w:rPr>
              <w:t>台湾大学生来榕社会实践岗位信息汇总表</w:t>
            </w:r>
          </w:p>
        </w:tc>
      </w:tr>
      <w:tr w:rsidR="0039330C">
        <w:trPr>
          <w:trHeight w:val="480"/>
          <w:jc w:val="center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left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★单位基本信息</w:t>
            </w:r>
          </w:p>
        </w:tc>
      </w:tr>
      <w:tr w:rsidR="0039330C">
        <w:trPr>
          <w:trHeight w:val="559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330C" w:rsidRDefault="0039330C" w:rsidP="007A1222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东南（福建）汽车工业有限公司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合资</w:t>
            </w:r>
          </w:p>
        </w:tc>
      </w:tr>
      <w:tr w:rsidR="0039330C">
        <w:trPr>
          <w:trHeight w:val="54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福建省福州市闽侯县青口镇</w:t>
            </w:r>
          </w:p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东南大道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66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汽车制造</w:t>
            </w:r>
          </w:p>
        </w:tc>
      </w:tr>
      <w:tr w:rsidR="0039330C">
        <w:trPr>
          <w:trHeight w:val="54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尤丽超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15280153369</w:t>
            </w:r>
          </w:p>
        </w:tc>
      </w:tr>
      <w:tr w:rsidR="0039330C">
        <w:trPr>
          <w:trHeight w:val="54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0591-22766566-2703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 w:rsidRPr="007A1222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AD260345@soueast-motor.com</w:t>
            </w:r>
          </w:p>
        </w:tc>
      </w:tr>
      <w:tr w:rsidR="0039330C">
        <w:trPr>
          <w:trHeight w:val="2325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单位简介及对实习生的规划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  <w:t>500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字内）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330C" w:rsidRPr="00C76DFC" w:rsidRDefault="0039330C" w:rsidP="00C76DFC">
            <w:pPr>
              <w:rPr>
                <w:kern w:val="0"/>
              </w:rPr>
            </w:pPr>
            <w:r w:rsidRPr="00E15A62">
              <w:rPr>
                <w:rFonts w:cs="宋体" w:hint="eastAsia"/>
                <w:b/>
                <w:bCs/>
                <w:kern w:val="0"/>
              </w:rPr>
              <w:t xml:space="preserve">　</w:t>
            </w:r>
            <w:r>
              <w:rPr>
                <w:kern w:val="0"/>
              </w:rPr>
              <w:t xml:space="preserve">  </w:t>
            </w:r>
            <w:r w:rsidRPr="00C76DFC">
              <w:rPr>
                <w:rFonts w:cs="宋体" w:hint="eastAsia"/>
                <w:kern w:val="0"/>
              </w:rPr>
              <w:t>东南（福建）汽车工业有限公司于</w:t>
            </w:r>
            <w:r w:rsidRPr="00C76DFC">
              <w:rPr>
                <w:kern w:val="0"/>
              </w:rPr>
              <w:t>1995</w:t>
            </w:r>
            <w:r w:rsidRPr="00C76DFC">
              <w:rPr>
                <w:rFonts w:cs="宋体" w:hint="eastAsia"/>
                <w:kern w:val="0"/>
              </w:rPr>
              <w:t>年成立，是由福建省汽车集团、台湾裕隆集团旗下中华汽车、日本三菱汽车三方出资携手组建最大的闽、台、日合资汽车企业。</w:t>
            </w:r>
          </w:p>
          <w:p w:rsidR="0039330C" w:rsidRPr="00C76DFC" w:rsidRDefault="0039330C" w:rsidP="0039330C">
            <w:pPr>
              <w:ind w:firstLineChars="200" w:firstLine="31680"/>
              <w:rPr>
                <w:kern w:val="0"/>
              </w:rPr>
            </w:pPr>
            <w:r w:rsidRPr="00C76DFC">
              <w:rPr>
                <w:rFonts w:cs="宋体" w:hint="eastAsia"/>
                <w:kern w:val="0"/>
              </w:rPr>
              <w:t>胸怀“鹏起东南</w:t>
            </w:r>
            <w:r w:rsidRPr="00C76DFC">
              <w:rPr>
                <w:kern w:val="0"/>
              </w:rPr>
              <w:t xml:space="preserve"> </w:t>
            </w:r>
            <w:r w:rsidRPr="00C76DFC">
              <w:rPr>
                <w:rFonts w:cs="宋体" w:hint="eastAsia"/>
                <w:kern w:val="0"/>
              </w:rPr>
              <w:t>飞翔世界”的梦想，坚持“品致一生</w:t>
            </w:r>
            <w:r w:rsidRPr="00C76DFC">
              <w:rPr>
                <w:kern w:val="0"/>
              </w:rPr>
              <w:t xml:space="preserve"> </w:t>
            </w:r>
            <w:r w:rsidRPr="00C76DFC">
              <w:rPr>
                <w:rFonts w:cs="宋体" w:hint="eastAsia"/>
                <w:kern w:val="0"/>
              </w:rPr>
              <w:t>缘启东南”品牌信念，东南汽车充分发挥海峡两岸优势，融汇吸收国际先进管理经验以及全球造车科技。目前东南汽车已拥有东南、三菱两大品牌，产品线已完整覆盖轿车、多功能乘用车、轻型商用车、微型客车及</w:t>
            </w:r>
            <w:r w:rsidRPr="00C76DFC">
              <w:rPr>
                <w:kern w:val="0"/>
              </w:rPr>
              <w:t>SUV</w:t>
            </w:r>
            <w:r w:rsidRPr="00C76DFC">
              <w:rPr>
                <w:rFonts w:cs="宋体" w:hint="eastAsia"/>
                <w:kern w:val="0"/>
              </w:rPr>
              <w:t>等多个领域。</w:t>
            </w:r>
          </w:p>
          <w:p w:rsidR="0039330C" w:rsidRDefault="0039330C" w:rsidP="0039330C">
            <w:pPr>
              <w:ind w:firstLineChars="200" w:firstLine="31680"/>
              <w:rPr>
                <w:rFonts w:ascii="宋体"/>
                <w:b/>
                <w:bCs/>
                <w:kern w:val="0"/>
              </w:rPr>
            </w:pPr>
            <w:r w:rsidRPr="00C76DFC">
              <w:rPr>
                <w:rFonts w:cs="宋体" w:hint="eastAsia"/>
                <w:kern w:val="0"/>
              </w:rPr>
              <w:t>展望未来</w:t>
            </w:r>
            <w:r w:rsidRPr="00C76DFC">
              <w:rPr>
                <w:kern w:val="0"/>
              </w:rPr>
              <w:t xml:space="preserve">, </w:t>
            </w:r>
            <w:r w:rsidRPr="00C76DFC">
              <w:rPr>
                <w:rFonts w:cs="宋体" w:hint="eastAsia"/>
                <w:kern w:val="0"/>
              </w:rPr>
              <w:t>蓄势待发。东南汽车将依托国际造车技术，秉承科技、环保、人本的设计理念，致力于产品魅力提升和品牌价值持续向上，以追求卓越、至善无上的态度，为顾客提供精彩的汽车移动生活，为努力成为中国汽车品牌的典范，促进文明汽车社会的发展而不懈努力！</w:t>
            </w:r>
          </w:p>
          <w:p w:rsidR="0039330C" w:rsidRPr="00FB7978" w:rsidRDefault="0039330C" w:rsidP="0039330C">
            <w:pPr>
              <w:ind w:firstLineChars="200" w:firstLine="31680"/>
              <w:rPr>
                <w:rFonts w:ascii="宋体"/>
                <w:kern w:val="0"/>
              </w:rPr>
            </w:pPr>
            <w:r w:rsidRPr="00FB7978">
              <w:rPr>
                <w:rFonts w:ascii="宋体" w:hAnsi="宋体" w:cs="宋体" w:hint="eastAsia"/>
                <w:kern w:val="0"/>
              </w:rPr>
              <w:t>暑期实习生</w:t>
            </w:r>
            <w:r>
              <w:rPr>
                <w:rFonts w:ascii="宋体" w:hAnsi="宋体" w:cs="宋体" w:hint="eastAsia"/>
                <w:kern w:val="0"/>
              </w:rPr>
              <w:t>统一进行集训后分配各自岗位，</w:t>
            </w:r>
            <w:r w:rsidRPr="00FB7978">
              <w:rPr>
                <w:rFonts w:ascii="宋体" w:hAnsi="宋体" w:cs="宋体" w:hint="eastAsia"/>
                <w:kern w:val="0"/>
              </w:rPr>
              <w:t>指派专任导师进行培养并</w:t>
            </w:r>
            <w:r>
              <w:rPr>
                <w:rFonts w:ascii="宋体" w:hAnsi="宋体" w:cs="宋体" w:hint="eastAsia"/>
                <w:kern w:val="0"/>
              </w:rPr>
              <w:t>参与相关专案项目跟进。</w:t>
            </w:r>
          </w:p>
        </w:tc>
      </w:tr>
      <w:tr w:rsidR="0039330C">
        <w:trPr>
          <w:trHeight w:val="559"/>
          <w:jc w:val="center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left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★台湾大学生来榕社会实践岗位信息</w:t>
            </w:r>
          </w:p>
        </w:tc>
      </w:tr>
      <w:tr w:rsidR="0039330C">
        <w:trPr>
          <w:trHeight w:val="724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能否提供住宿</w:t>
            </w:r>
          </w:p>
        </w:tc>
      </w:tr>
      <w:tr w:rsidR="0039330C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项目管理师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新车型开发、项目管理等资料汇整与分析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汽车及机械相关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是</w:t>
            </w:r>
          </w:p>
        </w:tc>
      </w:tr>
      <w:tr w:rsidR="0039330C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 w:rsidP="005A5BF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产品规划管理师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新产品的企划、规划、新功能资料整理与分析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汽车及机械相关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是</w:t>
            </w:r>
          </w:p>
        </w:tc>
      </w:tr>
      <w:tr w:rsidR="0039330C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39330C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39330C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30C" w:rsidRDefault="0039330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39330C">
        <w:trPr>
          <w:trHeight w:val="915"/>
          <w:jc w:val="center"/>
        </w:trPr>
        <w:tc>
          <w:tcPr>
            <w:tcW w:w="95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9330C" w:rsidRDefault="0039330C">
            <w:pPr>
              <w:widowControl/>
              <w:jc w:val="left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注：各单位填写《岗位信息汇总表》后于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31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日前发送至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83849356@163.com</w:t>
            </w:r>
          </w:p>
        </w:tc>
      </w:tr>
    </w:tbl>
    <w:p w:rsidR="0039330C" w:rsidRPr="00FB7978" w:rsidRDefault="0039330C"/>
    <w:sectPr w:rsidR="0039330C" w:rsidRPr="00FB7978" w:rsidSect="00636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1A1"/>
    <w:rsid w:val="00213107"/>
    <w:rsid w:val="003846EB"/>
    <w:rsid w:val="0039330C"/>
    <w:rsid w:val="0043350D"/>
    <w:rsid w:val="00454968"/>
    <w:rsid w:val="005A5BFE"/>
    <w:rsid w:val="006362EC"/>
    <w:rsid w:val="00644D5D"/>
    <w:rsid w:val="007A1222"/>
    <w:rsid w:val="00853134"/>
    <w:rsid w:val="008A16E5"/>
    <w:rsid w:val="00962953"/>
    <w:rsid w:val="00C316D4"/>
    <w:rsid w:val="00C76DFC"/>
    <w:rsid w:val="00CC0668"/>
    <w:rsid w:val="00CE5E1F"/>
    <w:rsid w:val="00DB2C02"/>
    <w:rsid w:val="00DB7053"/>
    <w:rsid w:val="00E15A62"/>
    <w:rsid w:val="00E90A10"/>
    <w:rsid w:val="00F631A1"/>
    <w:rsid w:val="00FA4996"/>
    <w:rsid w:val="00FB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1A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54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116</Words>
  <Characters>666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AD260345</dc:creator>
  <cp:keywords/>
  <dc:description/>
  <cp:lastModifiedBy>User</cp:lastModifiedBy>
  <cp:revision>15</cp:revision>
  <dcterms:created xsi:type="dcterms:W3CDTF">2018-03-23T00:27:00Z</dcterms:created>
  <dcterms:modified xsi:type="dcterms:W3CDTF">2018-04-04T01:42:00Z</dcterms:modified>
</cp:coreProperties>
</file>